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34E" w:rsidRPr="00B820F5" w:rsidRDefault="0028134E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28134E" w:rsidRDefault="0028134E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Сетоловской </w:t>
      </w:r>
    </w:p>
    <w:p w:rsidR="0028134E" w:rsidRPr="00B820F5" w:rsidRDefault="0028134E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28134E" w:rsidRDefault="0028134E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sz w:val="24"/>
          <w:szCs w:val="24"/>
        </w:rPr>
        <w:t>03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декабря 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ода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37 (в р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>
        <w:rPr>
          <w:rFonts w:ascii="Times New Roman" w:hAnsi="Times New Roman" w:cs="Times New Roman"/>
          <w:b w:val="0"/>
          <w:sz w:val="24"/>
          <w:szCs w:val="24"/>
        </w:rPr>
        <w:t>дакции от 28.12.2019 года №64,28.09.2020года,№35,</w:t>
      </w:r>
    </w:p>
    <w:p w:rsidR="0028134E" w:rsidRDefault="0028134E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от 30.10.2020года № 56,</w:t>
      </w:r>
    </w:p>
    <w:p w:rsidR="0028134E" w:rsidRPr="00B820F5" w:rsidRDefault="0028134E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29.12.2020года №76,от 29.12.2021года №85,</w:t>
      </w:r>
      <w:r w:rsidRPr="00EF6D9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31.10.2022года №52,от 29.12.2022года №90,от 10.11.2023 года №53,от 29.12.2023года №92,от 31.07.2024года №29а,от 11.11.2024года №35,от 29.12.2024 №40,от 30.09.2025года №26,от 29.12.2025года  №46)   </w:t>
      </w:r>
    </w:p>
    <w:p w:rsidR="0028134E" w:rsidRDefault="0028134E" w:rsidP="00EF1D2C">
      <w:pPr>
        <w:spacing w:line="240" w:lineRule="auto"/>
        <w:jc w:val="center"/>
        <w:rPr>
          <w:sz w:val="28"/>
          <w:szCs w:val="28"/>
        </w:rPr>
      </w:pPr>
    </w:p>
    <w:p w:rsidR="0028134E" w:rsidRDefault="0028134E" w:rsidP="00EF1D2C">
      <w:pPr>
        <w:spacing w:line="240" w:lineRule="auto"/>
        <w:jc w:val="center"/>
        <w:rPr>
          <w:sz w:val="28"/>
          <w:szCs w:val="28"/>
        </w:rPr>
      </w:pPr>
    </w:p>
    <w:p w:rsidR="0028134E" w:rsidRPr="00877099" w:rsidRDefault="0028134E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28134E" w:rsidRPr="00877099" w:rsidRDefault="0028134E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28134E" w:rsidRDefault="0028134E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Сетоловского сельского поселения </w:t>
      </w:r>
    </w:p>
    <w:p w:rsidR="0028134E" w:rsidRPr="00877099" w:rsidRDefault="0028134E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(201</w:t>
      </w:r>
      <w:r>
        <w:rPr>
          <w:rFonts w:ascii="Times New Roman" w:hAnsi="Times New Roman"/>
          <w:b/>
          <w:sz w:val="32"/>
          <w:szCs w:val="32"/>
        </w:rPr>
        <w:t>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>
        <w:rPr>
          <w:rFonts w:ascii="Times New Roman" w:hAnsi="Times New Roman"/>
          <w:b/>
          <w:sz w:val="32"/>
          <w:szCs w:val="32"/>
        </w:rPr>
        <w:t>8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28134E" w:rsidRPr="00877099" w:rsidRDefault="0028134E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134E" w:rsidRDefault="0028134E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134E" w:rsidRPr="00877099" w:rsidRDefault="0028134E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28134E" w:rsidRPr="00877099" w:rsidRDefault="0028134E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28134E" w:rsidRDefault="0028134E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28134E" w:rsidRDefault="0028134E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Сетоловского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 xml:space="preserve">Почепского района» </w:t>
      </w:r>
    </w:p>
    <w:p w:rsidR="0028134E" w:rsidRPr="00877099" w:rsidRDefault="0028134E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8годы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28134E" w:rsidRPr="001701C9" w:rsidRDefault="0028134E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28134E" w:rsidRPr="001701C9" w:rsidTr="00CE3C36">
        <w:trPr>
          <w:trHeight w:val="360"/>
        </w:trPr>
        <w:tc>
          <w:tcPr>
            <w:tcW w:w="3645" w:type="dxa"/>
          </w:tcPr>
          <w:p w:rsidR="0028134E" w:rsidRPr="001701C9" w:rsidRDefault="0028134E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8134E" w:rsidRPr="001701C9" w:rsidRDefault="0028134E" w:rsidP="001701C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Сетоловская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она</w:t>
            </w:r>
          </w:p>
        </w:tc>
      </w:tr>
      <w:tr w:rsidR="0028134E" w:rsidRPr="001701C9" w:rsidTr="00CE3C36">
        <w:trPr>
          <w:trHeight w:val="600"/>
        </w:trPr>
        <w:tc>
          <w:tcPr>
            <w:tcW w:w="3645" w:type="dxa"/>
          </w:tcPr>
          <w:p w:rsidR="0028134E" w:rsidRPr="001701C9" w:rsidRDefault="0028134E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28134E" w:rsidRPr="001701C9" w:rsidRDefault="0028134E" w:rsidP="0087709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28134E" w:rsidRPr="001701C9" w:rsidTr="00CE3C36">
        <w:trPr>
          <w:trHeight w:val="600"/>
        </w:trPr>
        <w:tc>
          <w:tcPr>
            <w:tcW w:w="3645" w:type="dxa"/>
          </w:tcPr>
          <w:p w:rsidR="0028134E" w:rsidRPr="001701C9" w:rsidRDefault="0028134E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28134E" w:rsidRPr="001701C9" w:rsidRDefault="0028134E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28134E" w:rsidRPr="001701C9" w:rsidTr="00BB5A2A">
        <w:trPr>
          <w:trHeight w:val="240"/>
        </w:trPr>
        <w:tc>
          <w:tcPr>
            <w:tcW w:w="3645" w:type="dxa"/>
          </w:tcPr>
          <w:p w:rsidR="0028134E" w:rsidRPr="001701C9" w:rsidRDefault="0028134E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28134E" w:rsidRPr="002250C2" w:rsidRDefault="0028134E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Сетоловского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Почепского района</w:t>
            </w:r>
          </w:p>
          <w:p w:rsidR="0028134E" w:rsidRPr="001E7EF1" w:rsidRDefault="0028134E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8134E" w:rsidRPr="001701C9" w:rsidTr="00CE3C36">
        <w:trPr>
          <w:trHeight w:val="240"/>
        </w:trPr>
        <w:tc>
          <w:tcPr>
            <w:tcW w:w="3645" w:type="dxa"/>
          </w:tcPr>
          <w:p w:rsidR="0028134E" w:rsidRPr="001701C9" w:rsidRDefault="0028134E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28134E" w:rsidRDefault="0028134E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Сетоло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ского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134E" w:rsidRDefault="0028134E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28134E" w:rsidRPr="00BB5A2A" w:rsidRDefault="0028134E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Сетоловского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28134E" w:rsidRPr="00486D6E" w:rsidRDefault="0028134E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28134E" w:rsidRPr="001701C9" w:rsidRDefault="0028134E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28134E" w:rsidRPr="001701C9" w:rsidTr="00CE3C36">
        <w:trPr>
          <w:trHeight w:val="360"/>
        </w:trPr>
        <w:tc>
          <w:tcPr>
            <w:tcW w:w="3645" w:type="dxa"/>
          </w:tcPr>
          <w:p w:rsidR="0028134E" w:rsidRPr="001701C9" w:rsidRDefault="0028134E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8134E" w:rsidRPr="001701C9" w:rsidRDefault="0028134E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8134E" w:rsidRPr="001701C9" w:rsidTr="008F7588">
        <w:trPr>
          <w:trHeight w:val="582"/>
        </w:trPr>
        <w:tc>
          <w:tcPr>
            <w:tcW w:w="3645" w:type="dxa"/>
          </w:tcPr>
          <w:p w:rsidR="0028134E" w:rsidRPr="001701C9" w:rsidRDefault="0028134E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28134E" w:rsidRPr="001701C9" w:rsidRDefault="0028134E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21 182 962,07 </w:t>
            </w:r>
            <w:r w:rsidRPr="00A251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8134E" w:rsidRDefault="0028134E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</w:t>
            </w:r>
          </w:p>
          <w:p w:rsidR="0028134E" w:rsidRPr="00EF6D9D" w:rsidRDefault="0028134E" w:rsidP="00EF6D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>2019 год  –  1 577 209,70 рублей;</w:t>
            </w:r>
          </w:p>
          <w:p w:rsidR="0028134E" w:rsidRPr="00EF6D9D" w:rsidRDefault="0028134E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>-2020 год      1 676 941,41 рублей;</w:t>
            </w:r>
          </w:p>
          <w:p w:rsidR="0028134E" w:rsidRPr="00EF6D9D" w:rsidRDefault="0028134E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-2021 год –   1 753 113,87 рублей;</w:t>
            </w:r>
          </w:p>
          <w:p w:rsidR="0028134E" w:rsidRPr="00175CD2" w:rsidRDefault="0028134E" w:rsidP="00EF6D9D">
            <w:pPr>
              <w:rPr>
                <w:rFonts w:ascii="Times New Roman" w:hAnsi="Times New Roman"/>
                <w:sz w:val="28"/>
                <w:szCs w:val="28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-2022 год –   1 834 035,43 рублей; </w:t>
            </w:r>
          </w:p>
          <w:p w:rsidR="0028134E" w:rsidRPr="00EF6D9D" w:rsidRDefault="0028134E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-2023 год –   1 972 130,94  рублей;</w:t>
            </w:r>
          </w:p>
          <w:p w:rsidR="0028134E" w:rsidRPr="00EF6D9D" w:rsidRDefault="0028134E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-2024 год –   </w:t>
            </w:r>
            <w:r>
              <w:rPr>
                <w:rFonts w:ascii="Times New Roman" w:hAnsi="Times New Roman"/>
                <w:sz w:val="24"/>
                <w:szCs w:val="24"/>
              </w:rPr>
              <w:t>2 237 916,22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134E" w:rsidRDefault="0028134E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-2025 год –   </w:t>
            </w:r>
            <w:r>
              <w:rPr>
                <w:rFonts w:ascii="Times New Roman" w:hAnsi="Times New Roman"/>
                <w:sz w:val="24"/>
                <w:szCs w:val="24"/>
              </w:rPr>
              <w:t>2 609 976,50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134E" w:rsidRDefault="0028134E" w:rsidP="00EF6D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>
              <w:rPr>
                <w:rFonts w:ascii="Times New Roman" w:hAnsi="Times New Roman"/>
                <w:sz w:val="24"/>
                <w:szCs w:val="24"/>
              </w:rPr>
              <w:t>3 048 346,00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134E" w:rsidRDefault="0028134E" w:rsidP="00220A53">
            <w:r>
              <w:t xml:space="preserve"> </w:t>
            </w:r>
            <w:r w:rsidRPr="00EF6D9D">
              <w:t>-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2027 год –   2</w:t>
            </w:r>
            <w:r>
              <w:rPr>
                <w:rFonts w:ascii="Times New Roman" w:hAnsi="Times New Roman"/>
                <w:sz w:val="24"/>
                <w:szCs w:val="24"/>
              </w:rPr>
              <w:t> 220 358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,00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134E" w:rsidRPr="00220A53" w:rsidRDefault="0028134E" w:rsidP="00220A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 xml:space="preserve"> год –   2</w:t>
            </w:r>
            <w:r>
              <w:rPr>
                <w:rFonts w:ascii="Times New Roman" w:hAnsi="Times New Roman"/>
                <w:sz w:val="24"/>
                <w:szCs w:val="24"/>
              </w:rPr>
              <w:t> 252 934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</w:tc>
      </w:tr>
      <w:tr w:rsidR="0028134E" w:rsidRPr="001701C9" w:rsidTr="00CE3C36">
        <w:trPr>
          <w:trHeight w:val="1560"/>
        </w:trPr>
        <w:tc>
          <w:tcPr>
            <w:tcW w:w="3645" w:type="dxa"/>
          </w:tcPr>
          <w:p w:rsidR="0028134E" w:rsidRPr="001701C9" w:rsidRDefault="0028134E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28134E" w:rsidRPr="001701C9" w:rsidRDefault="0028134E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Сетоловского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8134E" w:rsidRPr="001701C9" w:rsidRDefault="0028134E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134E" w:rsidRPr="001701C9" w:rsidRDefault="0028134E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134E" w:rsidRPr="001701C9" w:rsidRDefault="0028134E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28134E" w:rsidRPr="001701C9" w:rsidRDefault="0028134E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 </w:t>
      </w:r>
    </w:p>
    <w:p w:rsidR="0028134E" w:rsidRPr="001701C9" w:rsidRDefault="0028134E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8134E" w:rsidRPr="001701C9" w:rsidRDefault="0028134E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Почепского района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района» (20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2028гг)</w:t>
      </w:r>
      <w:r w:rsidRPr="001701C9">
        <w:rPr>
          <w:rFonts w:ascii="Times New Roman" w:hAnsi="Times New Roman"/>
          <w:sz w:val="24"/>
          <w:szCs w:val="24"/>
        </w:rPr>
        <w:t xml:space="preserve">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>Сетоловск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Сетоловское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оптимизации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вышения эффективности расходов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>ловий, обеспечивающих Администрацию финансовыми, материально-техническими 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сурсами.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28134E" w:rsidRPr="001701C9" w:rsidRDefault="0028134E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Сетоловское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ного образования «Сетоловское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 В настоящее время сформирована дост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нормативных правовых актов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толовского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Сетоловского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жета;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муниципального района и иными муниципальными правовыми актами.</w:t>
      </w:r>
    </w:p>
    <w:p w:rsidR="0028134E" w:rsidRPr="001701C9" w:rsidRDefault="0028134E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28134E" w:rsidRPr="001701C9" w:rsidRDefault="0028134E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 xml:space="preserve">образования «Сетоловское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 района является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туаций.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района, осуществляется только за счет предоставляемых бюджету муниципального образования </w:t>
      </w:r>
      <w:r>
        <w:rPr>
          <w:rFonts w:ascii="Times New Roman" w:hAnsi="Times New Roman"/>
          <w:sz w:val="24"/>
          <w:szCs w:val="24"/>
        </w:rPr>
        <w:t>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 межбю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жетных трансфертов из муниципального района.</w:t>
      </w:r>
    </w:p>
    <w:p w:rsidR="0028134E" w:rsidRPr="001701C9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28134E" w:rsidRPr="001701C9" w:rsidRDefault="0028134E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134E" w:rsidRPr="001701C9" w:rsidRDefault="0028134E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28134E" w:rsidRPr="001701C9" w:rsidRDefault="0028134E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134E" w:rsidRPr="002250C2" w:rsidRDefault="0028134E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ского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28134E" w:rsidRPr="004512FD" w:rsidRDefault="0028134E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8134E" w:rsidRDefault="0028134E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sz w:val="24"/>
          <w:szCs w:val="24"/>
        </w:rPr>
        <w:t>;</w:t>
      </w:r>
    </w:p>
    <w:p w:rsidR="0028134E" w:rsidRDefault="0028134E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8134E" w:rsidRPr="00BB5A2A" w:rsidRDefault="0028134E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Сет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о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ловского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28134E" w:rsidRPr="00486D6E" w:rsidRDefault="0028134E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</w:p>
    <w:p w:rsidR="0028134E" w:rsidRDefault="0028134E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134E" w:rsidRPr="001701C9" w:rsidRDefault="0028134E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28134E" w:rsidRPr="001701C9" w:rsidRDefault="0028134E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– 20</w:t>
      </w:r>
      <w:r>
        <w:rPr>
          <w:rFonts w:ascii="Times New Roman" w:hAnsi="Times New Roman"/>
          <w:sz w:val="24"/>
          <w:szCs w:val="24"/>
        </w:rPr>
        <w:t>28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28134E" w:rsidRPr="001701C9" w:rsidRDefault="0028134E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8134E" w:rsidRPr="001701C9" w:rsidRDefault="0028134E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28134E" w:rsidRPr="001701C9" w:rsidRDefault="0028134E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8134E" w:rsidRPr="001701C9" w:rsidRDefault="0028134E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8"/>
          <w:szCs w:val="28"/>
        </w:rPr>
        <w:t>21 182 962,07 </w:t>
      </w:r>
      <w:r w:rsidRPr="00A251F3">
        <w:rPr>
          <w:rFonts w:ascii="Times New Roman" w:hAnsi="Times New Roman" w:cs="Times New Roman"/>
          <w:sz w:val="28"/>
          <w:szCs w:val="28"/>
        </w:rPr>
        <w:t>рублей</w:t>
      </w:r>
      <w:r w:rsidRPr="001701C9">
        <w:rPr>
          <w:rFonts w:ascii="Times New Roman" w:hAnsi="Times New Roman" w:cs="Times New Roman"/>
          <w:sz w:val="24"/>
          <w:szCs w:val="24"/>
        </w:rPr>
        <w:t>,</w:t>
      </w:r>
    </w:p>
    <w:p w:rsidR="0028134E" w:rsidRDefault="0028134E" w:rsidP="00BD1763">
      <w:pPr>
        <w:pStyle w:val="ConsPlusCell"/>
        <w:widowControl/>
        <w:rPr>
          <w:rFonts w:cs="Times New Roman"/>
        </w:rPr>
      </w:pPr>
      <w:r>
        <w:rPr>
          <w:rFonts w:cs="Times New Roman"/>
        </w:rPr>
        <w:t xml:space="preserve">в том числе:  </w:t>
      </w:r>
    </w:p>
    <w:p w:rsidR="0028134E" w:rsidRDefault="0028134E" w:rsidP="00BD1763">
      <w:pPr>
        <w:pStyle w:val="ConsPlusCell"/>
        <w:widowControl/>
      </w:pPr>
      <w:r>
        <w:rPr>
          <w:sz w:val="28"/>
          <w:szCs w:val="28"/>
        </w:rPr>
        <w:t xml:space="preserve">  -</w:t>
      </w:r>
      <w:r w:rsidRPr="00BD1763">
        <w:rPr>
          <w:rFonts w:ascii="Times New Roman" w:hAnsi="Times New Roman" w:cs="Times New Roman"/>
          <w:sz w:val="24"/>
          <w:szCs w:val="24"/>
        </w:rPr>
        <w:t>2019 год  –  1 577 209,70 рублей;</w:t>
      </w:r>
    </w:p>
    <w:p w:rsidR="0028134E" w:rsidRPr="00BD1763" w:rsidRDefault="0028134E" w:rsidP="00BD1763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</w:p>
    <w:p w:rsidR="0028134E" w:rsidRPr="00EF6D9D" w:rsidRDefault="0028134E" w:rsidP="00BD17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F6D9D">
        <w:rPr>
          <w:rFonts w:ascii="Times New Roman" w:hAnsi="Times New Roman"/>
          <w:sz w:val="24"/>
          <w:szCs w:val="24"/>
        </w:rPr>
        <w:t>-2020 год      1 676 941,41 рублей;</w:t>
      </w:r>
    </w:p>
    <w:p w:rsidR="0028134E" w:rsidRPr="00EF6D9D" w:rsidRDefault="0028134E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-2021 год –   1 753 113,87 рублей;</w:t>
      </w:r>
    </w:p>
    <w:p w:rsidR="0028134E" w:rsidRPr="00EF6D9D" w:rsidRDefault="0028134E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-2022 год –   1 834 035,43 рублей; </w:t>
      </w:r>
    </w:p>
    <w:p w:rsidR="0028134E" w:rsidRPr="00EF6D9D" w:rsidRDefault="0028134E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-2023 год –   1 972 130,94  рублей;</w:t>
      </w:r>
    </w:p>
    <w:p w:rsidR="0028134E" w:rsidRPr="00EF6D9D" w:rsidRDefault="0028134E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-2024 год –   </w:t>
      </w:r>
      <w:r>
        <w:rPr>
          <w:rFonts w:ascii="Times New Roman" w:hAnsi="Times New Roman"/>
          <w:sz w:val="24"/>
          <w:szCs w:val="24"/>
        </w:rPr>
        <w:t>2 237 916,22</w:t>
      </w:r>
      <w:r w:rsidRPr="00EF6D9D">
        <w:rPr>
          <w:rFonts w:ascii="Times New Roman" w:hAnsi="Times New Roman"/>
          <w:sz w:val="24"/>
          <w:szCs w:val="24"/>
        </w:rPr>
        <w:t xml:space="preserve"> рублей.</w:t>
      </w:r>
    </w:p>
    <w:p w:rsidR="0028134E" w:rsidRDefault="0028134E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-2025 год –   </w:t>
      </w:r>
      <w:r>
        <w:rPr>
          <w:rFonts w:ascii="Times New Roman" w:hAnsi="Times New Roman"/>
          <w:sz w:val="24"/>
          <w:szCs w:val="24"/>
        </w:rPr>
        <w:t>2 609 976 ,50</w:t>
      </w:r>
      <w:r w:rsidRPr="00EF6D9D">
        <w:rPr>
          <w:rFonts w:ascii="Times New Roman" w:hAnsi="Times New Roman"/>
          <w:sz w:val="24"/>
          <w:szCs w:val="24"/>
        </w:rPr>
        <w:t xml:space="preserve"> рублей.</w:t>
      </w:r>
    </w:p>
    <w:p w:rsidR="0028134E" w:rsidRDefault="0028134E" w:rsidP="00BD17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F6D9D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6</w:t>
      </w:r>
      <w:r w:rsidRPr="00EF6D9D">
        <w:rPr>
          <w:rFonts w:ascii="Times New Roman" w:hAnsi="Times New Roman"/>
          <w:sz w:val="24"/>
          <w:szCs w:val="24"/>
        </w:rPr>
        <w:t xml:space="preserve"> год –   </w:t>
      </w:r>
      <w:r>
        <w:rPr>
          <w:rFonts w:ascii="Times New Roman" w:hAnsi="Times New Roman"/>
          <w:sz w:val="24"/>
          <w:szCs w:val="24"/>
        </w:rPr>
        <w:t>3 048 346,00</w:t>
      </w:r>
      <w:r w:rsidRPr="00EF6D9D">
        <w:rPr>
          <w:rFonts w:ascii="Times New Roman" w:hAnsi="Times New Roman"/>
          <w:sz w:val="24"/>
          <w:szCs w:val="24"/>
        </w:rPr>
        <w:t xml:space="preserve"> рублей.</w:t>
      </w:r>
    </w:p>
    <w:p w:rsidR="0028134E" w:rsidRDefault="0028134E" w:rsidP="00BD1763">
      <w:pPr>
        <w:rPr>
          <w:rFonts w:ascii="Times New Roman" w:hAnsi="Times New Roman"/>
          <w:sz w:val="24"/>
          <w:szCs w:val="24"/>
        </w:rPr>
      </w:pPr>
      <w:r>
        <w:t xml:space="preserve"> </w:t>
      </w:r>
      <w:r w:rsidRPr="00EF6D9D">
        <w:t>-</w:t>
      </w:r>
      <w:r w:rsidRPr="00220A53">
        <w:rPr>
          <w:rFonts w:ascii="Times New Roman" w:hAnsi="Times New Roman"/>
          <w:sz w:val="24"/>
          <w:szCs w:val="24"/>
        </w:rPr>
        <w:t>2027 год –   2</w:t>
      </w:r>
      <w:r>
        <w:rPr>
          <w:rFonts w:ascii="Times New Roman" w:hAnsi="Times New Roman"/>
          <w:sz w:val="24"/>
          <w:szCs w:val="24"/>
        </w:rPr>
        <w:t> 220 358</w:t>
      </w:r>
      <w:r w:rsidRPr="00220A53">
        <w:rPr>
          <w:rFonts w:ascii="Times New Roman" w:hAnsi="Times New Roman"/>
          <w:sz w:val="24"/>
          <w:szCs w:val="24"/>
        </w:rPr>
        <w:t>,00 рублей.</w:t>
      </w:r>
    </w:p>
    <w:p w:rsidR="0028134E" w:rsidRDefault="0028134E" w:rsidP="00BD1763">
      <w:r>
        <w:t xml:space="preserve">  </w:t>
      </w:r>
      <w:r w:rsidRPr="00EF6D9D">
        <w:t>-</w:t>
      </w:r>
      <w:r w:rsidRPr="00220A53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8</w:t>
      </w:r>
      <w:r w:rsidRPr="00220A53">
        <w:rPr>
          <w:rFonts w:ascii="Times New Roman" w:hAnsi="Times New Roman"/>
          <w:sz w:val="24"/>
          <w:szCs w:val="24"/>
        </w:rPr>
        <w:t xml:space="preserve"> год –   2</w:t>
      </w:r>
      <w:r>
        <w:rPr>
          <w:rFonts w:ascii="Times New Roman" w:hAnsi="Times New Roman"/>
          <w:sz w:val="24"/>
          <w:szCs w:val="24"/>
        </w:rPr>
        <w:t> 252 934,00</w:t>
      </w:r>
      <w:r w:rsidRPr="00220A53">
        <w:rPr>
          <w:rFonts w:ascii="Times New Roman" w:hAnsi="Times New Roman"/>
          <w:sz w:val="24"/>
          <w:szCs w:val="24"/>
        </w:rPr>
        <w:t xml:space="preserve"> рублей.</w:t>
      </w:r>
    </w:p>
    <w:p w:rsidR="0028134E" w:rsidRPr="00EF6D9D" w:rsidRDefault="0028134E" w:rsidP="00EF6D9D">
      <w:pPr>
        <w:rPr>
          <w:rFonts w:ascii="Times New Roman" w:hAnsi="Times New Roman"/>
          <w:sz w:val="24"/>
          <w:szCs w:val="24"/>
        </w:rPr>
      </w:pPr>
    </w:p>
    <w:p w:rsidR="0028134E" w:rsidRPr="001D1273" w:rsidRDefault="0028134E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8134E" w:rsidRPr="00922431" w:rsidRDefault="0028134E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28134E" w:rsidRPr="001701C9" w:rsidRDefault="0028134E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28134E" w:rsidRPr="001701C9" w:rsidRDefault="0028134E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8134E" w:rsidRPr="001701C9" w:rsidRDefault="0028134E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28134E" w:rsidRPr="001701C9" w:rsidRDefault="0028134E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8134E" w:rsidRPr="001701C9" w:rsidRDefault="0028134E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программы в ц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лом (без подпрограмм).</w:t>
      </w:r>
    </w:p>
    <w:p w:rsidR="0028134E" w:rsidRPr="001701C9" w:rsidRDefault="0028134E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Pr="001701C9">
        <w:rPr>
          <w:rFonts w:ascii="Times New Roman" w:hAnsi="Times New Roman"/>
          <w:sz w:val="24"/>
          <w:szCs w:val="24"/>
        </w:rPr>
        <w:t>направлена на эффективное управление в сфере установленных фун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 xml:space="preserve">ций администрации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 и включает в себя материально-техническое и финансовое обеспечение деятельности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, аппарата администрации </w:t>
      </w:r>
      <w:r>
        <w:rPr>
          <w:rFonts w:ascii="Times New Roman" w:hAnsi="Times New Roman"/>
          <w:sz w:val="24"/>
          <w:szCs w:val="24"/>
        </w:rPr>
        <w:t>поселения,</w:t>
      </w:r>
      <w:r w:rsidRPr="00DE3299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е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чение реализации отдельных государственных полномочий, переданных на муниц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28134E" w:rsidRPr="00DF4A13" w:rsidRDefault="0028134E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28134E" w:rsidRPr="001701C9" w:rsidRDefault="0028134E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28134E" w:rsidRDefault="0028134E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28134E" w:rsidRPr="001701C9" w:rsidRDefault="0028134E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8134E" w:rsidRPr="001701C9" w:rsidRDefault="0028134E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приведены  в  приложении </w:t>
      </w:r>
      <w:r>
        <w:rPr>
          <w:rFonts w:ascii="Times New Roman" w:hAnsi="Times New Roman"/>
          <w:sz w:val="24"/>
          <w:szCs w:val="24"/>
        </w:rPr>
        <w:t>3 к муниципальной программе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28134E" w:rsidRPr="001701C9" w:rsidRDefault="0028134E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8134E" w:rsidRPr="001701C9" w:rsidRDefault="0028134E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8134E" w:rsidRPr="001701C9" w:rsidRDefault="0028134E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8134E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34E" w:rsidRDefault="0028134E" w:rsidP="00BE035D">
      <w:pPr>
        <w:spacing w:after="0" w:line="240" w:lineRule="auto"/>
      </w:pPr>
      <w:r>
        <w:separator/>
      </w:r>
    </w:p>
  </w:endnote>
  <w:endnote w:type="continuationSeparator" w:id="0">
    <w:p w:rsidR="0028134E" w:rsidRDefault="0028134E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34E" w:rsidRDefault="0028134E" w:rsidP="00BE035D">
      <w:pPr>
        <w:spacing w:after="0" w:line="240" w:lineRule="auto"/>
      </w:pPr>
      <w:r>
        <w:separator/>
      </w:r>
    </w:p>
  </w:footnote>
  <w:footnote w:type="continuationSeparator" w:id="0">
    <w:p w:rsidR="0028134E" w:rsidRDefault="0028134E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34E" w:rsidRDefault="0028134E">
    <w:pPr>
      <w:pStyle w:val="Header"/>
      <w:jc w:val="right"/>
    </w:pPr>
  </w:p>
  <w:p w:rsidR="0028134E" w:rsidRDefault="002813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E58AB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DC074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B501F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B8C8B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D58A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CCB2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8099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7EA6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60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28E6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368D"/>
    <w:rsid w:val="00014228"/>
    <w:rsid w:val="00014577"/>
    <w:rsid w:val="00015754"/>
    <w:rsid w:val="00017C2C"/>
    <w:rsid w:val="00020278"/>
    <w:rsid w:val="0002314F"/>
    <w:rsid w:val="00030447"/>
    <w:rsid w:val="000350B2"/>
    <w:rsid w:val="00035E41"/>
    <w:rsid w:val="00042CFD"/>
    <w:rsid w:val="00042D88"/>
    <w:rsid w:val="000503CC"/>
    <w:rsid w:val="00051779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3393"/>
    <w:rsid w:val="00096149"/>
    <w:rsid w:val="000964BC"/>
    <w:rsid w:val="000A1E74"/>
    <w:rsid w:val="000A2056"/>
    <w:rsid w:val="000A27F0"/>
    <w:rsid w:val="000A6752"/>
    <w:rsid w:val="000A7A1C"/>
    <w:rsid w:val="000B3B64"/>
    <w:rsid w:val="000B52CB"/>
    <w:rsid w:val="000B5E8E"/>
    <w:rsid w:val="000B6645"/>
    <w:rsid w:val="000C0202"/>
    <w:rsid w:val="000C27E3"/>
    <w:rsid w:val="000C2EBD"/>
    <w:rsid w:val="000D15B5"/>
    <w:rsid w:val="000D21EA"/>
    <w:rsid w:val="000D2404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0A10"/>
    <w:rsid w:val="00100D2C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45F3B"/>
    <w:rsid w:val="001513E9"/>
    <w:rsid w:val="001517A0"/>
    <w:rsid w:val="001530DB"/>
    <w:rsid w:val="00155636"/>
    <w:rsid w:val="0015678D"/>
    <w:rsid w:val="00157524"/>
    <w:rsid w:val="00163182"/>
    <w:rsid w:val="00165569"/>
    <w:rsid w:val="001677E4"/>
    <w:rsid w:val="001701A5"/>
    <w:rsid w:val="001701C9"/>
    <w:rsid w:val="00175CD2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0823"/>
    <w:rsid w:val="001D1273"/>
    <w:rsid w:val="001D258F"/>
    <w:rsid w:val="001D4F10"/>
    <w:rsid w:val="001E23E6"/>
    <w:rsid w:val="001E2A8B"/>
    <w:rsid w:val="001E3F90"/>
    <w:rsid w:val="001E3FA5"/>
    <w:rsid w:val="001E7EF1"/>
    <w:rsid w:val="001F39A8"/>
    <w:rsid w:val="001F7459"/>
    <w:rsid w:val="0020062F"/>
    <w:rsid w:val="00210377"/>
    <w:rsid w:val="002171EA"/>
    <w:rsid w:val="00220A53"/>
    <w:rsid w:val="00221D1B"/>
    <w:rsid w:val="002228BC"/>
    <w:rsid w:val="00223A55"/>
    <w:rsid w:val="002245D1"/>
    <w:rsid w:val="002250C2"/>
    <w:rsid w:val="00225B56"/>
    <w:rsid w:val="0023213D"/>
    <w:rsid w:val="0023236F"/>
    <w:rsid w:val="00236CC3"/>
    <w:rsid w:val="00237C55"/>
    <w:rsid w:val="002444AA"/>
    <w:rsid w:val="0024715A"/>
    <w:rsid w:val="00251882"/>
    <w:rsid w:val="0025231C"/>
    <w:rsid w:val="00252767"/>
    <w:rsid w:val="00260375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8B3"/>
    <w:rsid w:val="00275A36"/>
    <w:rsid w:val="002760D2"/>
    <w:rsid w:val="00277EE6"/>
    <w:rsid w:val="0028134E"/>
    <w:rsid w:val="00281847"/>
    <w:rsid w:val="00282379"/>
    <w:rsid w:val="00286C33"/>
    <w:rsid w:val="002905CB"/>
    <w:rsid w:val="00291120"/>
    <w:rsid w:val="00291B0B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8DA"/>
    <w:rsid w:val="002D5EC5"/>
    <w:rsid w:val="002D71F8"/>
    <w:rsid w:val="002E4AA1"/>
    <w:rsid w:val="002E5A71"/>
    <w:rsid w:val="002F044F"/>
    <w:rsid w:val="002F083C"/>
    <w:rsid w:val="002F1AC4"/>
    <w:rsid w:val="002F1FCB"/>
    <w:rsid w:val="002F2667"/>
    <w:rsid w:val="002F6D13"/>
    <w:rsid w:val="00300103"/>
    <w:rsid w:val="00302004"/>
    <w:rsid w:val="00302B2F"/>
    <w:rsid w:val="0030513C"/>
    <w:rsid w:val="00310E00"/>
    <w:rsid w:val="00312E77"/>
    <w:rsid w:val="00313EF1"/>
    <w:rsid w:val="00320698"/>
    <w:rsid w:val="00321A16"/>
    <w:rsid w:val="00321A44"/>
    <w:rsid w:val="003241BA"/>
    <w:rsid w:val="00326143"/>
    <w:rsid w:val="00326419"/>
    <w:rsid w:val="003275B6"/>
    <w:rsid w:val="00327755"/>
    <w:rsid w:val="00331A5C"/>
    <w:rsid w:val="00334787"/>
    <w:rsid w:val="00334A4D"/>
    <w:rsid w:val="0033532A"/>
    <w:rsid w:val="00335441"/>
    <w:rsid w:val="00335951"/>
    <w:rsid w:val="0033694C"/>
    <w:rsid w:val="00336995"/>
    <w:rsid w:val="00340046"/>
    <w:rsid w:val="0034600A"/>
    <w:rsid w:val="00346C0F"/>
    <w:rsid w:val="00347F76"/>
    <w:rsid w:val="00352894"/>
    <w:rsid w:val="003543C1"/>
    <w:rsid w:val="0036050A"/>
    <w:rsid w:val="00360B55"/>
    <w:rsid w:val="00361768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129F"/>
    <w:rsid w:val="003C3F24"/>
    <w:rsid w:val="003C4B52"/>
    <w:rsid w:val="003C6A72"/>
    <w:rsid w:val="003D085A"/>
    <w:rsid w:val="003D3F9D"/>
    <w:rsid w:val="003D4B7C"/>
    <w:rsid w:val="003D7AB3"/>
    <w:rsid w:val="003D7CD4"/>
    <w:rsid w:val="003E0586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15EDC"/>
    <w:rsid w:val="00423320"/>
    <w:rsid w:val="004239A4"/>
    <w:rsid w:val="004239A9"/>
    <w:rsid w:val="00424413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036"/>
    <w:rsid w:val="00453822"/>
    <w:rsid w:val="00457315"/>
    <w:rsid w:val="0046157C"/>
    <w:rsid w:val="004708E9"/>
    <w:rsid w:val="00472A12"/>
    <w:rsid w:val="00476279"/>
    <w:rsid w:val="0048227F"/>
    <w:rsid w:val="00486D6E"/>
    <w:rsid w:val="00491510"/>
    <w:rsid w:val="0049424B"/>
    <w:rsid w:val="0049498B"/>
    <w:rsid w:val="004A05CA"/>
    <w:rsid w:val="004A0FAD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4DE0"/>
    <w:rsid w:val="004D6325"/>
    <w:rsid w:val="004D7CFB"/>
    <w:rsid w:val="004E1B51"/>
    <w:rsid w:val="004E4A7C"/>
    <w:rsid w:val="004E709E"/>
    <w:rsid w:val="004E7420"/>
    <w:rsid w:val="004F0011"/>
    <w:rsid w:val="00500970"/>
    <w:rsid w:val="00501D28"/>
    <w:rsid w:val="0050281B"/>
    <w:rsid w:val="00504F22"/>
    <w:rsid w:val="00505810"/>
    <w:rsid w:val="0050635B"/>
    <w:rsid w:val="0050653C"/>
    <w:rsid w:val="00506DA2"/>
    <w:rsid w:val="00507B98"/>
    <w:rsid w:val="00513A6F"/>
    <w:rsid w:val="00514C98"/>
    <w:rsid w:val="00517508"/>
    <w:rsid w:val="00520856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505"/>
    <w:rsid w:val="00561B9B"/>
    <w:rsid w:val="005640C5"/>
    <w:rsid w:val="0056716A"/>
    <w:rsid w:val="00567609"/>
    <w:rsid w:val="00570CC2"/>
    <w:rsid w:val="00571500"/>
    <w:rsid w:val="005719CB"/>
    <w:rsid w:val="0057292A"/>
    <w:rsid w:val="00573974"/>
    <w:rsid w:val="00574D34"/>
    <w:rsid w:val="00575BEF"/>
    <w:rsid w:val="005771D8"/>
    <w:rsid w:val="005812F0"/>
    <w:rsid w:val="00581385"/>
    <w:rsid w:val="0058347D"/>
    <w:rsid w:val="00586CC5"/>
    <w:rsid w:val="00593A4A"/>
    <w:rsid w:val="005940B1"/>
    <w:rsid w:val="005942EF"/>
    <w:rsid w:val="00595540"/>
    <w:rsid w:val="0059770C"/>
    <w:rsid w:val="005A0752"/>
    <w:rsid w:val="005A0812"/>
    <w:rsid w:val="005A1ED1"/>
    <w:rsid w:val="005A2622"/>
    <w:rsid w:val="005A34BD"/>
    <w:rsid w:val="005A399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1DAE"/>
    <w:rsid w:val="005F4F35"/>
    <w:rsid w:val="00601602"/>
    <w:rsid w:val="00604182"/>
    <w:rsid w:val="006048E1"/>
    <w:rsid w:val="00605D7A"/>
    <w:rsid w:val="00605F9C"/>
    <w:rsid w:val="0060699E"/>
    <w:rsid w:val="00606FFA"/>
    <w:rsid w:val="00610111"/>
    <w:rsid w:val="00611BFE"/>
    <w:rsid w:val="006146F1"/>
    <w:rsid w:val="00614A33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807BD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40E8"/>
    <w:rsid w:val="006A6424"/>
    <w:rsid w:val="006B01BB"/>
    <w:rsid w:val="006B2994"/>
    <w:rsid w:val="006B5047"/>
    <w:rsid w:val="006B5B5D"/>
    <w:rsid w:val="006B69FC"/>
    <w:rsid w:val="006C144E"/>
    <w:rsid w:val="006C2597"/>
    <w:rsid w:val="006C575E"/>
    <w:rsid w:val="006C5D07"/>
    <w:rsid w:val="006C6285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4688"/>
    <w:rsid w:val="00706FAD"/>
    <w:rsid w:val="00713324"/>
    <w:rsid w:val="00724279"/>
    <w:rsid w:val="00726D5C"/>
    <w:rsid w:val="007270DF"/>
    <w:rsid w:val="0073321F"/>
    <w:rsid w:val="00733E7F"/>
    <w:rsid w:val="0073402C"/>
    <w:rsid w:val="0073440B"/>
    <w:rsid w:val="00734F33"/>
    <w:rsid w:val="007351A6"/>
    <w:rsid w:val="00735926"/>
    <w:rsid w:val="00742CD3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D99"/>
    <w:rsid w:val="00777FD1"/>
    <w:rsid w:val="00780AA7"/>
    <w:rsid w:val="00781839"/>
    <w:rsid w:val="00781E15"/>
    <w:rsid w:val="00782453"/>
    <w:rsid w:val="00782793"/>
    <w:rsid w:val="007864C3"/>
    <w:rsid w:val="0078728D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483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5141"/>
    <w:rsid w:val="008277BF"/>
    <w:rsid w:val="00832B0A"/>
    <w:rsid w:val="00834A59"/>
    <w:rsid w:val="00842A07"/>
    <w:rsid w:val="00845259"/>
    <w:rsid w:val="00847F45"/>
    <w:rsid w:val="00852D1A"/>
    <w:rsid w:val="0085330A"/>
    <w:rsid w:val="00856F66"/>
    <w:rsid w:val="00863E47"/>
    <w:rsid w:val="008657F2"/>
    <w:rsid w:val="008665B5"/>
    <w:rsid w:val="00867023"/>
    <w:rsid w:val="008672F7"/>
    <w:rsid w:val="00867B92"/>
    <w:rsid w:val="00870EE0"/>
    <w:rsid w:val="0087628E"/>
    <w:rsid w:val="00877099"/>
    <w:rsid w:val="0087754F"/>
    <w:rsid w:val="0087775C"/>
    <w:rsid w:val="008810B2"/>
    <w:rsid w:val="00886609"/>
    <w:rsid w:val="00887653"/>
    <w:rsid w:val="00890620"/>
    <w:rsid w:val="00892158"/>
    <w:rsid w:val="00892368"/>
    <w:rsid w:val="00896057"/>
    <w:rsid w:val="00896700"/>
    <w:rsid w:val="008A00C1"/>
    <w:rsid w:val="008A3F7F"/>
    <w:rsid w:val="008A6013"/>
    <w:rsid w:val="008A65E8"/>
    <w:rsid w:val="008B1AAB"/>
    <w:rsid w:val="008B1FCC"/>
    <w:rsid w:val="008B3C47"/>
    <w:rsid w:val="008B3FA0"/>
    <w:rsid w:val="008B602B"/>
    <w:rsid w:val="008B773F"/>
    <w:rsid w:val="008C4A92"/>
    <w:rsid w:val="008C6271"/>
    <w:rsid w:val="008C662F"/>
    <w:rsid w:val="008C6998"/>
    <w:rsid w:val="008D1884"/>
    <w:rsid w:val="008D4D9C"/>
    <w:rsid w:val="008E00B4"/>
    <w:rsid w:val="008E1E1F"/>
    <w:rsid w:val="008E4BCF"/>
    <w:rsid w:val="008E606F"/>
    <w:rsid w:val="008F22F3"/>
    <w:rsid w:val="008F42AB"/>
    <w:rsid w:val="008F4F97"/>
    <w:rsid w:val="008F5478"/>
    <w:rsid w:val="008F589B"/>
    <w:rsid w:val="008F60F3"/>
    <w:rsid w:val="008F7588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361A0"/>
    <w:rsid w:val="00944524"/>
    <w:rsid w:val="009449B4"/>
    <w:rsid w:val="0094645F"/>
    <w:rsid w:val="00954CD1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59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17909"/>
    <w:rsid w:val="00A227F2"/>
    <w:rsid w:val="00A22985"/>
    <w:rsid w:val="00A22A7A"/>
    <w:rsid w:val="00A232E3"/>
    <w:rsid w:val="00A2431C"/>
    <w:rsid w:val="00A251F3"/>
    <w:rsid w:val="00A27807"/>
    <w:rsid w:val="00A30599"/>
    <w:rsid w:val="00A33DF7"/>
    <w:rsid w:val="00A34D23"/>
    <w:rsid w:val="00A360A7"/>
    <w:rsid w:val="00A40986"/>
    <w:rsid w:val="00A40BB7"/>
    <w:rsid w:val="00A419E3"/>
    <w:rsid w:val="00A41ED2"/>
    <w:rsid w:val="00A43C97"/>
    <w:rsid w:val="00A46BAB"/>
    <w:rsid w:val="00A472C6"/>
    <w:rsid w:val="00A47A9B"/>
    <w:rsid w:val="00A5249C"/>
    <w:rsid w:val="00A55A04"/>
    <w:rsid w:val="00A571A4"/>
    <w:rsid w:val="00A64EC4"/>
    <w:rsid w:val="00A659FC"/>
    <w:rsid w:val="00A6761B"/>
    <w:rsid w:val="00A702C8"/>
    <w:rsid w:val="00A73B08"/>
    <w:rsid w:val="00A758BF"/>
    <w:rsid w:val="00A776ED"/>
    <w:rsid w:val="00A84A9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A7704"/>
    <w:rsid w:val="00AB094C"/>
    <w:rsid w:val="00AC3FDC"/>
    <w:rsid w:val="00AC48DC"/>
    <w:rsid w:val="00AC4EB9"/>
    <w:rsid w:val="00AC522B"/>
    <w:rsid w:val="00AC6F6D"/>
    <w:rsid w:val="00AD031F"/>
    <w:rsid w:val="00AD135B"/>
    <w:rsid w:val="00AD7F4B"/>
    <w:rsid w:val="00AE043F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AF7A4C"/>
    <w:rsid w:val="00B0048A"/>
    <w:rsid w:val="00B009BC"/>
    <w:rsid w:val="00B0104B"/>
    <w:rsid w:val="00B014D7"/>
    <w:rsid w:val="00B02997"/>
    <w:rsid w:val="00B11015"/>
    <w:rsid w:val="00B141ED"/>
    <w:rsid w:val="00B1481B"/>
    <w:rsid w:val="00B1511D"/>
    <w:rsid w:val="00B17342"/>
    <w:rsid w:val="00B243DD"/>
    <w:rsid w:val="00B24BA9"/>
    <w:rsid w:val="00B26067"/>
    <w:rsid w:val="00B26915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5405B"/>
    <w:rsid w:val="00B6117F"/>
    <w:rsid w:val="00B6164A"/>
    <w:rsid w:val="00B63577"/>
    <w:rsid w:val="00B63EAC"/>
    <w:rsid w:val="00B64617"/>
    <w:rsid w:val="00B65F4E"/>
    <w:rsid w:val="00B66325"/>
    <w:rsid w:val="00B67E77"/>
    <w:rsid w:val="00B70497"/>
    <w:rsid w:val="00B7154E"/>
    <w:rsid w:val="00B74D41"/>
    <w:rsid w:val="00B757EE"/>
    <w:rsid w:val="00B75F4B"/>
    <w:rsid w:val="00B820F5"/>
    <w:rsid w:val="00B8238B"/>
    <w:rsid w:val="00B82A31"/>
    <w:rsid w:val="00B82E29"/>
    <w:rsid w:val="00B870A8"/>
    <w:rsid w:val="00B87FB3"/>
    <w:rsid w:val="00B90108"/>
    <w:rsid w:val="00B92B11"/>
    <w:rsid w:val="00B93479"/>
    <w:rsid w:val="00B958C4"/>
    <w:rsid w:val="00BA1285"/>
    <w:rsid w:val="00BA14C7"/>
    <w:rsid w:val="00BA20B6"/>
    <w:rsid w:val="00BA3AF8"/>
    <w:rsid w:val="00BA3DC2"/>
    <w:rsid w:val="00BA3DF0"/>
    <w:rsid w:val="00BA51FB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763"/>
    <w:rsid w:val="00BD1B70"/>
    <w:rsid w:val="00BD1F1E"/>
    <w:rsid w:val="00BD59E8"/>
    <w:rsid w:val="00BE035D"/>
    <w:rsid w:val="00BE209E"/>
    <w:rsid w:val="00BE2371"/>
    <w:rsid w:val="00BE370C"/>
    <w:rsid w:val="00BE37C4"/>
    <w:rsid w:val="00BE40D9"/>
    <w:rsid w:val="00BE5B34"/>
    <w:rsid w:val="00BE6385"/>
    <w:rsid w:val="00BF07CD"/>
    <w:rsid w:val="00BF5BB7"/>
    <w:rsid w:val="00C07976"/>
    <w:rsid w:val="00C13D3B"/>
    <w:rsid w:val="00C166A9"/>
    <w:rsid w:val="00C16D25"/>
    <w:rsid w:val="00C26665"/>
    <w:rsid w:val="00C27779"/>
    <w:rsid w:val="00C3053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3883"/>
    <w:rsid w:val="00C94ACF"/>
    <w:rsid w:val="00C971DD"/>
    <w:rsid w:val="00CA2E3E"/>
    <w:rsid w:val="00CA40D5"/>
    <w:rsid w:val="00CB0BEF"/>
    <w:rsid w:val="00CB0FAC"/>
    <w:rsid w:val="00CB1D79"/>
    <w:rsid w:val="00CC15E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847"/>
    <w:rsid w:val="00D16C87"/>
    <w:rsid w:val="00D174F1"/>
    <w:rsid w:val="00D17C26"/>
    <w:rsid w:val="00D249B5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257D"/>
    <w:rsid w:val="00D5461F"/>
    <w:rsid w:val="00D552C4"/>
    <w:rsid w:val="00D55D5A"/>
    <w:rsid w:val="00D57658"/>
    <w:rsid w:val="00D57AB0"/>
    <w:rsid w:val="00D626C5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256"/>
    <w:rsid w:val="00D85449"/>
    <w:rsid w:val="00D86DD0"/>
    <w:rsid w:val="00D90C47"/>
    <w:rsid w:val="00D92115"/>
    <w:rsid w:val="00D92147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0CA8"/>
    <w:rsid w:val="00DC23FB"/>
    <w:rsid w:val="00DC2CEE"/>
    <w:rsid w:val="00DC5AD1"/>
    <w:rsid w:val="00DC67DC"/>
    <w:rsid w:val="00DC7523"/>
    <w:rsid w:val="00DC7696"/>
    <w:rsid w:val="00DD20FB"/>
    <w:rsid w:val="00DD44A6"/>
    <w:rsid w:val="00DE3299"/>
    <w:rsid w:val="00DE33EF"/>
    <w:rsid w:val="00DE3BD9"/>
    <w:rsid w:val="00DE5092"/>
    <w:rsid w:val="00DE5E18"/>
    <w:rsid w:val="00DF03B4"/>
    <w:rsid w:val="00DF18F3"/>
    <w:rsid w:val="00DF2DED"/>
    <w:rsid w:val="00DF3C63"/>
    <w:rsid w:val="00DF3E9D"/>
    <w:rsid w:val="00DF4A13"/>
    <w:rsid w:val="00DF4C18"/>
    <w:rsid w:val="00DF74DA"/>
    <w:rsid w:val="00E01932"/>
    <w:rsid w:val="00E02EFE"/>
    <w:rsid w:val="00E033DC"/>
    <w:rsid w:val="00E03BF8"/>
    <w:rsid w:val="00E15010"/>
    <w:rsid w:val="00E16815"/>
    <w:rsid w:val="00E16CD1"/>
    <w:rsid w:val="00E17A62"/>
    <w:rsid w:val="00E25220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A46"/>
    <w:rsid w:val="00E64153"/>
    <w:rsid w:val="00E64AA3"/>
    <w:rsid w:val="00E7071D"/>
    <w:rsid w:val="00E738D3"/>
    <w:rsid w:val="00E741FA"/>
    <w:rsid w:val="00E7437C"/>
    <w:rsid w:val="00E7574B"/>
    <w:rsid w:val="00E763CF"/>
    <w:rsid w:val="00E765F6"/>
    <w:rsid w:val="00E771A9"/>
    <w:rsid w:val="00E86433"/>
    <w:rsid w:val="00E87FAB"/>
    <w:rsid w:val="00E91C2D"/>
    <w:rsid w:val="00E943CB"/>
    <w:rsid w:val="00E95861"/>
    <w:rsid w:val="00E96358"/>
    <w:rsid w:val="00EA0059"/>
    <w:rsid w:val="00EA0650"/>
    <w:rsid w:val="00EA0E75"/>
    <w:rsid w:val="00EA1B99"/>
    <w:rsid w:val="00EA2955"/>
    <w:rsid w:val="00EA334D"/>
    <w:rsid w:val="00EA3D8D"/>
    <w:rsid w:val="00EA5325"/>
    <w:rsid w:val="00EA5821"/>
    <w:rsid w:val="00EB22C5"/>
    <w:rsid w:val="00EB2EC9"/>
    <w:rsid w:val="00EB31C3"/>
    <w:rsid w:val="00EB494D"/>
    <w:rsid w:val="00EB7A24"/>
    <w:rsid w:val="00EC151B"/>
    <w:rsid w:val="00EC28EC"/>
    <w:rsid w:val="00EC2DB2"/>
    <w:rsid w:val="00EC396E"/>
    <w:rsid w:val="00EC5099"/>
    <w:rsid w:val="00ED4DD0"/>
    <w:rsid w:val="00ED740E"/>
    <w:rsid w:val="00EF1D2C"/>
    <w:rsid w:val="00EF2A6F"/>
    <w:rsid w:val="00EF3B5F"/>
    <w:rsid w:val="00EF4997"/>
    <w:rsid w:val="00EF5D9E"/>
    <w:rsid w:val="00EF6D9D"/>
    <w:rsid w:val="00F02876"/>
    <w:rsid w:val="00F02B05"/>
    <w:rsid w:val="00F0408E"/>
    <w:rsid w:val="00F06A95"/>
    <w:rsid w:val="00F06ACC"/>
    <w:rsid w:val="00F1004F"/>
    <w:rsid w:val="00F13CC8"/>
    <w:rsid w:val="00F13F05"/>
    <w:rsid w:val="00F14469"/>
    <w:rsid w:val="00F16825"/>
    <w:rsid w:val="00F20193"/>
    <w:rsid w:val="00F208F2"/>
    <w:rsid w:val="00F226AB"/>
    <w:rsid w:val="00F25F96"/>
    <w:rsid w:val="00F30A96"/>
    <w:rsid w:val="00F36BF6"/>
    <w:rsid w:val="00F41DC0"/>
    <w:rsid w:val="00F42C68"/>
    <w:rsid w:val="00F4467D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39E3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273"/>
    <w:rsid w:val="00FE33F2"/>
    <w:rsid w:val="00FE7559"/>
    <w:rsid w:val="00FE7A7E"/>
    <w:rsid w:val="00FF0F40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AC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D419CA"/>
    <w:pPr>
      <w:ind w:left="720"/>
      <w:contextualSpacing/>
    </w:pPr>
  </w:style>
  <w:style w:type="table" w:styleId="TableGrid">
    <w:name w:val="Table Grid"/>
    <w:basedOn w:val="TableNormal"/>
    <w:uiPriority w:val="99"/>
    <w:rsid w:val="004003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03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E035D"/>
    <w:rPr>
      <w:rFonts w:cs="Times New Roman"/>
    </w:rPr>
  </w:style>
  <w:style w:type="character" w:customStyle="1" w:styleId="1">
    <w:name w:val="Знак Знак1"/>
    <w:uiPriority w:val="99"/>
    <w:rsid w:val="003D085A"/>
    <w:rPr>
      <w:sz w:val="24"/>
    </w:rPr>
  </w:style>
  <w:style w:type="paragraph" w:customStyle="1" w:styleId="10">
    <w:name w:val="Знак1"/>
    <w:basedOn w:val="Normal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BodyTextIndent">
    <w:name w:val="Body Text Indent"/>
    <w:aliases w:val="Основной текст 1"/>
    <w:basedOn w:val="Normal"/>
    <w:link w:val="BodyTextIndentChar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aliases w:val="Основной текст 1 Char"/>
    <w:basedOn w:val="DefaultParagraphFont"/>
    <w:link w:val="BodyTextIndent"/>
    <w:uiPriority w:val="99"/>
    <w:locked/>
    <w:rsid w:val="00B17342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AA0136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Heading4Char1">
    <w:name w:val="Heading 4 Char1"/>
    <w:link w:val="Heading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Heading2Char1">
    <w:name w:val="Heading 2 Char1"/>
    <w:link w:val="Heading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73074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Знак Знак3"/>
    <w:basedOn w:val="Normal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Normal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Normal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2758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30539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7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7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75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7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75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7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3819</TotalTime>
  <Pages>5</Pages>
  <Words>1936</Words>
  <Characters>11041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Windows</cp:lastModifiedBy>
  <cp:revision>583</cp:revision>
  <cp:lastPrinted>2025-10-01T13:27:00Z</cp:lastPrinted>
  <dcterms:created xsi:type="dcterms:W3CDTF">2012-08-01T17:36:00Z</dcterms:created>
  <dcterms:modified xsi:type="dcterms:W3CDTF">2026-03-23T10:32:00Z</dcterms:modified>
</cp:coreProperties>
</file>